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D9F" w:rsidRDefault="003E2D9F">
      <w:pPr>
        <w:pStyle w:val="Tytu"/>
      </w:pPr>
    </w:p>
    <w:p w:rsidR="007A03C2" w:rsidRDefault="007A03C2">
      <w:pPr>
        <w:pStyle w:val="Tytu"/>
      </w:pPr>
      <w:r>
        <w:t xml:space="preserve">TABELA  </w:t>
      </w:r>
      <w:r w:rsidR="007E1DEF">
        <w:t>2</w:t>
      </w:r>
    </w:p>
    <w:p w:rsidR="007A03C2" w:rsidRDefault="007A03C2">
      <w:pPr>
        <w:jc w:val="center"/>
        <w:rPr>
          <w:b/>
          <w:sz w:val="24"/>
        </w:rPr>
      </w:pPr>
    </w:p>
    <w:p w:rsidR="007A03C2" w:rsidRDefault="007A03C2">
      <w:pPr>
        <w:jc w:val="center"/>
        <w:rPr>
          <w:b/>
          <w:sz w:val="24"/>
        </w:rPr>
      </w:pPr>
      <w:r>
        <w:rPr>
          <w:b/>
          <w:sz w:val="24"/>
        </w:rPr>
        <w:t>BEZROBOTNI WG WIEKU, POZIOMU WYKSZTAŁCENIA,</w:t>
      </w:r>
    </w:p>
    <w:p w:rsidR="007A03C2" w:rsidRDefault="007A03C2">
      <w:pPr>
        <w:jc w:val="center"/>
        <w:rPr>
          <w:b/>
          <w:sz w:val="24"/>
        </w:rPr>
      </w:pPr>
      <w:r>
        <w:rPr>
          <w:b/>
          <w:sz w:val="24"/>
        </w:rPr>
        <w:t xml:space="preserve"> CZASU POZOSTAWANIA BEZ PRACY I STAŻU PRACY</w:t>
      </w:r>
    </w:p>
    <w:p w:rsidR="007A03C2" w:rsidRDefault="007A03C2">
      <w:pPr>
        <w:rPr>
          <w:b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073"/>
        <w:gridCol w:w="1612"/>
        <w:gridCol w:w="1985"/>
        <w:gridCol w:w="1417"/>
      </w:tblGrid>
      <w:tr w:rsidR="007A03C2" w:rsidTr="002B3406">
        <w:tc>
          <w:tcPr>
            <w:tcW w:w="2197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Wyszczególnienie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Stan na</w:t>
            </w:r>
          </w:p>
          <w:p w:rsidR="007A03C2" w:rsidRDefault="007A03C2" w:rsidP="007E1DE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31.12.20</w:t>
            </w:r>
            <w:r w:rsidR="003E2D9F">
              <w:rPr>
                <w:b/>
                <w:sz w:val="24"/>
              </w:rPr>
              <w:t>1</w:t>
            </w:r>
            <w:r w:rsidR="00353FB5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r.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Struktura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 %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Stan na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31.12.201</w:t>
            </w:r>
            <w:r w:rsidR="00353FB5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r.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Struktura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 %</w:t>
            </w:r>
          </w:p>
        </w:tc>
      </w:tr>
      <w:tr w:rsidR="007A03C2" w:rsidTr="002B3406">
        <w:tc>
          <w:tcPr>
            <w:tcW w:w="2197" w:type="dxa"/>
            <w:tcBorders>
              <w:top w:val="nil"/>
              <w:right w:val="nil"/>
            </w:tcBorders>
            <w:shd w:val="clear" w:color="auto" w:fill="D6E3BC"/>
          </w:tcPr>
          <w:p w:rsidR="007A03C2" w:rsidRDefault="007A03C2">
            <w:pPr>
              <w:jc w:val="right"/>
              <w:rPr>
                <w:b/>
                <w:sz w:val="24"/>
              </w:rPr>
            </w:pPr>
          </w:p>
          <w:p w:rsidR="007A03C2" w:rsidRDefault="007A03C2">
            <w:pPr>
              <w:pStyle w:val="Nagwek3"/>
            </w:pPr>
            <w:r>
              <w:t>I.    Wiek  w  latach</w:t>
            </w:r>
          </w:p>
        </w:tc>
        <w:tc>
          <w:tcPr>
            <w:tcW w:w="2073" w:type="dxa"/>
            <w:tcBorders>
              <w:top w:val="nil"/>
              <w:left w:val="nil"/>
              <w:right w:val="nil"/>
            </w:tcBorders>
            <w:shd w:val="clear" w:color="auto" w:fill="D6E3BC"/>
          </w:tcPr>
          <w:p w:rsidR="007A03C2" w:rsidRDefault="007A03C2">
            <w:pPr>
              <w:pStyle w:val="Nagwek1"/>
            </w:pPr>
          </w:p>
          <w:p w:rsidR="007A03C2" w:rsidRDefault="007A03C2">
            <w:pPr>
              <w:pStyle w:val="Nagwek1"/>
            </w:pP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shd w:val="clear" w:color="auto" w:fill="D6E3BC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D6E3BC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D6E3BC"/>
          </w:tcPr>
          <w:p w:rsidR="007A03C2" w:rsidRDefault="007A03C2">
            <w:pPr>
              <w:rPr>
                <w:b/>
                <w:sz w:val="24"/>
              </w:rPr>
            </w:pP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 – 24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458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12,3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346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11,1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 – 34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905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24,3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707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22,7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 – 44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782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21,0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676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21,7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– 54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758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20,4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610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19,6</w:t>
            </w:r>
          </w:p>
        </w:tc>
      </w:tr>
      <w:tr w:rsidR="007E1DEF" w:rsidTr="002B3406">
        <w:tc>
          <w:tcPr>
            <w:tcW w:w="2197" w:type="dxa"/>
            <w:tcBorders>
              <w:bottom w:val="nil"/>
            </w:tcBorders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 i powyżej</w:t>
            </w:r>
          </w:p>
        </w:tc>
        <w:tc>
          <w:tcPr>
            <w:tcW w:w="2073" w:type="dxa"/>
            <w:tcBorders>
              <w:bottom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819</w:t>
            </w:r>
          </w:p>
        </w:tc>
        <w:tc>
          <w:tcPr>
            <w:tcW w:w="1612" w:type="dxa"/>
            <w:tcBorders>
              <w:bottom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22,0</w:t>
            </w:r>
          </w:p>
        </w:tc>
        <w:tc>
          <w:tcPr>
            <w:tcW w:w="1985" w:type="dxa"/>
            <w:tcBorders>
              <w:bottom w:val="nil"/>
            </w:tcBorders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774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24,9</w:t>
            </w:r>
          </w:p>
        </w:tc>
      </w:tr>
      <w:tr w:rsidR="007E1DEF" w:rsidTr="002B3406">
        <w:tc>
          <w:tcPr>
            <w:tcW w:w="2197" w:type="dxa"/>
            <w:tcBorders>
              <w:right w:val="nil"/>
            </w:tcBorders>
            <w:shd w:val="clear" w:color="auto" w:fill="D6E3BC"/>
          </w:tcPr>
          <w:p w:rsidR="007E1DEF" w:rsidRDefault="007E1DEF">
            <w:pPr>
              <w:jc w:val="right"/>
              <w:rPr>
                <w:b/>
                <w:sz w:val="24"/>
              </w:rPr>
            </w:pPr>
          </w:p>
          <w:p w:rsidR="007E1DEF" w:rsidRDefault="007E1DEF">
            <w:pPr>
              <w:pStyle w:val="Nagwek3"/>
            </w:pPr>
            <w:r>
              <w:t>II.    Wykształcenie</w:t>
            </w:r>
          </w:p>
        </w:tc>
        <w:tc>
          <w:tcPr>
            <w:tcW w:w="2073" w:type="dxa"/>
            <w:tcBorders>
              <w:left w:val="nil"/>
              <w:right w:val="nil"/>
            </w:tcBorders>
            <w:shd w:val="clear" w:color="auto" w:fill="D6E3BC"/>
          </w:tcPr>
          <w:p w:rsidR="007E1DEF" w:rsidRDefault="007E1DEF" w:rsidP="007E1DEF">
            <w:pPr>
              <w:rPr>
                <w:b/>
                <w:sz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D6E3BC"/>
          </w:tcPr>
          <w:p w:rsidR="007E1DEF" w:rsidRDefault="007E1DEF" w:rsidP="007E1DE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D6E3BC"/>
          </w:tcPr>
          <w:p w:rsidR="007E1DEF" w:rsidRDefault="007E1DEF">
            <w:pPr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D6E3BC"/>
          </w:tcPr>
          <w:p w:rsidR="007E1DEF" w:rsidRDefault="007E1DEF">
            <w:pPr>
              <w:jc w:val="center"/>
              <w:rPr>
                <w:b/>
                <w:sz w:val="24"/>
              </w:rPr>
            </w:pP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Wyższe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530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14,3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455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14,6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Policealne </w:t>
            </w:r>
          </w:p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i średnie zawodowe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797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21,4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672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21,6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Średnie </w:t>
            </w:r>
            <w:proofErr w:type="spellStart"/>
            <w:r>
              <w:rPr>
                <w:sz w:val="24"/>
              </w:rPr>
              <w:t>ogólnokszt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459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12,3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373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12,0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Zasadnicze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904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24,3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739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23,7</w:t>
            </w:r>
          </w:p>
        </w:tc>
      </w:tr>
      <w:tr w:rsidR="007E1DEF" w:rsidTr="002B3406">
        <w:tc>
          <w:tcPr>
            <w:tcW w:w="2197" w:type="dxa"/>
            <w:tcBorders>
              <w:bottom w:val="nil"/>
            </w:tcBorders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Gimnazjalne</w:t>
            </w:r>
          </w:p>
        </w:tc>
        <w:tc>
          <w:tcPr>
            <w:tcW w:w="2073" w:type="dxa"/>
            <w:tcBorders>
              <w:bottom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1032</w:t>
            </w:r>
          </w:p>
        </w:tc>
        <w:tc>
          <w:tcPr>
            <w:tcW w:w="1612" w:type="dxa"/>
            <w:tcBorders>
              <w:bottom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27,7</w:t>
            </w:r>
          </w:p>
        </w:tc>
        <w:tc>
          <w:tcPr>
            <w:tcW w:w="1985" w:type="dxa"/>
            <w:tcBorders>
              <w:bottom w:val="nil"/>
            </w:tcBorders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874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28,1</w:t>
            </w:r>
          </w:p>
        </w:tc>
      </w:tr>
      <w:tr w:rsidR="007E1DEF" w:rsidTr="002B3406">
        <w:tc>
          <w:tcPr>
            <w:tcW w:w="2197" w:type="dxa"/>
            <w:tcBorders>
              <w:right w:val="nil"/>
            </w:tcBorders>
            <w:shd w:val="clear" w:color="auto" w:fill="D6E3BC"/>
          </w:tcPr>
          <w:p w:rsidR="007E1DEF" w:rsidRDefault="007E1DEF">
            <w:pPr>
              <w:jc w:val="center"/>
              <w:rPr>
                <w:sz w:val="24"/>
              </w:rPr>
            </w:pPr>
          </w:p>
          <w:p w:rsidR="007E1DEF" w:rsidRDefault="007E1DEF">
            <w:pPr>
              <w:pStyle w:val="Nagwek3"/>
            </w:pPr>
            <w:r>
              <w:t>III.    Według czasu</w:t>
            </w:r>
          </w:p>
        </w:tc>
        <w:tc>
          <w:tcPr>
            <w:tcW w:w="2073" w:type="dxa"/>
            <w:tcBorders>
              <w:left w:val="nil"/>
              <w:right w:val="nil"/>
            </w:tcBorders>
            <w:shd w:val="clear" w:color="auto" w:fill="D6E3BC"/>
          </w:tcPr>
          <w:p w:rsidR="007E1DEF" w:rsidRDefault="007E1DEF" w:rsidP="007E1DEF">
            <w:pPr>
              <w:rPr>
                <w:b/>
                <w:sz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D6E3BC"/>
          </w:tcPr>
          <w:p w:rsidR="007E1DEF" w:rsidRDefault="007E1DEF" w:rsidP="007E1DE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D6E3BC"/>
          </w:tcPr>
          <w:p w:rsidR="007E1DEF" w:rsidRDefault="007E1DEF">
            <w:pPr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D6E3BC"/>
          </w:tcPr>
          <w:p w:rsidR="007E1DEF" w:rsidRDefault="007E1DEF">
            <w:pPr>
              <w:jc w:val="center"/>
              <w:rPr>
                <w:b/>
                <w:sz w:val="24"/>
              </w:rPr>
            </w:pP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 1 miesiąca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368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9,9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304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9,8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– 3 miesięcy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809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21,7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658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21,1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– 6 miesięcy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647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17,4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568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18,3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– 12 miesięcy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732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19,7</w:t>
            </w:r>
          </w:p>
        </w:tc>
        <w:tc>
          <w:tcPr>
            <w:tcW w:w="1985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593</w:t>
            </w:r>
          </w:p>
        </w:tc>
        <w:tc>
          <w:tcPr>
            <w:tcW w:w="1417" w:type="dxa"/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19,0</w:t>
            </w:r>
          </w:p>
        </w:tc>
      </w:tr>
      <w:tr w:rsidR="007E1DEF" w:rsidTr="002B3406">
        <w:tc>
          <w:tcPr>
            <w:tcW w:w="2197" w:type="dxa"/>
            <w:tcBorders>
              <w:bottom w:val="nil"/>
            </w:tcBorders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Pow. 12 miesięcy</w:t>
            </w:r>
          </w:p>
        </w:tc>
        <w:tc>
          <w:tcPr>
            <w:tcW w:w="2073" w:type="dxa"/>
            <w:tcBorders>
              <w:bottom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1166</w:t>
            </w:r>
          </w:p>
        </w:tc>
        <w:tc>
          <w:tcPr>
            <w:tcW w:w="1612" w:type="dxa"/>
            <w:tcBorders>
              <w:bottom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31,3</w:t>
            </w:r>
          </w:p>
        </w:tc>
        <w:tc>
          <w:tcPr>
            <w:tcW w:w="1985" w:type="dxa"/>
            <w:tcBorders>
              <w:bottom w:val="nil"/>
            </w:tcBorders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  <w:tc>
          <w:tcPr>
            <w:tcW w:w="1417" w:type="dxa"/>
            <w:tcBorders>
              <w:bottom w:val="nil"/>
            </w:tcBorders>
          </w:tcPr>
          <w:p w:rsidR="007E1DEF" w:rsidRDefault="00353FB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31,8</w:t>
            </w:r>
          </w:p>
        </w:tc>
      </w:tr>
      <w:tr w:rsidR="007E1DEF" w:rsidTr="002B3406">
        <w:tc>
          <w:tcPr>
            <w:tcW w:w="2197" w:type="dxa"/>
            <w:tcBorders>
              <w:bottom w:val="single" w:sz="4" w:space="0" w:color="auto"/>
              <w:right w:val="nil"/>
            </w:tcBorders>
            <w:shd w:val="clear" w:color="auto" w:fill="D6E3BC"/>
          </w:tcPr>
          <w:p w:rsidR="007E1DEF" w:rsidRDefault="007E1DEF">
            <w:pPr>
              <w:rPr>
                <w:b/>
                <w:sz w:val="24"/>
              </w:rPr>
            </w:pPr>
          </w:p>
          <w:p w:rsidR="007E1DEF" w:rsidRDefault="007E1DE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IV.     Według stażu </w:t>
            </w:r>
          </w:p>
        </w:tc>
        <w:tc>
          <w:tcPr>
            <w:tcW w:w="2073" w:type="dxa"/>
            <w:tcBorders>
              <w:left w:val="nil"/>
              <w:bottom w:val="single" w:sz="4" w:space="0" w:color="auto"/>
              <w:right w:val="nil"/>
            </w:tcBorders>
            <w:shd w:val="clear" w:color="auto" w:fill="D6E3BC"/>
          </w:tcPr>
          <w:p w:rsidR="007E1DEF" w:rsidRDefault="007E1DEF" w:rsidP="007E1DEF">
            <w:pPr>
              <w:jc w:val="center"/>
              <w:rPr>
                <w:b/>
                <w:sz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shd w:val="clear" w:color="auto" w:fill="D6E3BC"/>
          </w:tcPr>
          <w:p w:rsidR="007E1DEF" w:rsidRDefault="007E1DEF" w:rsidP="007E1DEF">
            <w:pPr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D6E3BC"/>
          </w:tcPr>
          <w:p w:rsidR="007E1DEF" w:rsidRDefault="007E1DEF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D6E3BC"/>
          </w:tcPr>
          <w:p w:rsidR="007E1DEF" w:rsidRDefault="007E1DEF">
            <w:pPr>
              <w:rPr>
                <w:b/>
                <w:sz w:val="24"/>
              </w:rPr>
            </w:pPr>
          </w:p>
        </w:tc>
      </w:tr>
      <w:tr w:rsidR="007E1DEF" w:rsidTr="002B3406">
        <w:tc>
          <w:tcPr>
            <w:tcW w:w="2197" w:type="dxa"/>
            <w:tcBorders>
              <w:top w:val="nil"/>
            </w:tcBorders>
          </w:tcPr>
          <w:p w:rsidR="007E1DEF" w:rsidRDefault="007E1DEF">
            <w:pPr>
              <w:pStyle w:val="Nagwek5"/>
            </w:pPr>
            <w:r>
              <w:t>Do 1 roku</w:t>
            </w:r>
          </w:p>
        </w:tc>
        <w:tc>
          <w:tcPr>
            <w:tcW w:w="2073" w:type="dxa"/>
            <w:tcBorders>
              <w:top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550</w:t>
            </w:r>
          </w:p>
        </w:tc>
        <w:tc>
          <w:tcPr>
            <w:tcW w:w="1612" w:type="dxa"/>
            <w:tcBorders>
              <w:top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14,8</w:t>
            </w:r>
          </w:p>
        </w:tc>
        <w:tc>
          <w:tcPr>
            <w:tcW w:w="1985" w:type="dxa"/>
            <w:tcBorders>
              <w:top w:val="nil"/>
            </w:tcBorders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486</w:t>
            </w:r>
          </w:p>
        </w:tc>
        <w:tc>
          <w:tcPr>
            <w:tcW w:w="1417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15,6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– 5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662</w:t>
            </w:r>
          </w:p>
        </w:tc>
        <w:tc>
          <w:tcPr>
            <w:tcW w:w="1612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17,8</w:t>
            </w:r>
          </w:p>
        </w:tc>
        <w:tc>
          <w:tcPr>
            <w:tcW w:w="1985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550</w:t>
            </w:r>
          </w:p>
        </w:tc>
        <w:tc>
          <w:tcPr>
            <w:tcW w:w="1417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17,7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– 10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553</w:t>
            </w:r>
          </w:p>
        </w:tc>
        <w:tc>
          <w:tcPr>
            <w:tcW w:w="1612" w:type="dxa"/>
          </w:tcPr>
          <w:p w:rsidR="007E1DEF" w:rsidRDefault="00DF7284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14,9</w:t>
            </w:r>
          </w:p>
        </w:tc>
        <w:tc>
          <w:tcPr>
            <w:tcW w:w="1985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487</w:t>
            </w:r>
          </w:p>
        </w:tc>
        <w:tc>
          <w:tcPr>
            <w:tcW w:w="1417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15,6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– 20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713</w:t>
            </w:r>
          </w:p>
        </w:tc>
        <w:tc>
          <w:tcPr>
            <w:tcW w:w="1612" w:type="dxa"/>
          </w:tcPr>
          <w:p w:rsidR="007E1DEF" w:rsidRDefault="00DF7284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19,1</w:t>
            </w:r>
          </w:p>
        </w:tc>
        <w:tc>
          <w:tcPr>
            <w:tcW w:w="1985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570</w:t>
            </w:r>
          </w:p>
        </w:tc>
        <w:tc>
          <w:tcPr>
            <w:tcW w:w="1417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18,3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 – 30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522</w:t>
            </w:r>
          </w:p>
        </w:tc>
        <w:tc>
          <w:tcPr>
            <w:tcW w:w="1612" w:type="dxa"/>
          </w:tcPr>
          <w:p w:rsidR="007E1DEF" w:rsidRDefault="00DF7284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14,0</w:t>
            </w:r>
          </w:p>
        </w:tc>
        <w:tc>
          <w:tcPr>
            <w:tcW w:w="1985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479</w:t>
            </w:r>
          </w:p>
        </w:tc>
        <w:tc>
          <w:tcPr>
            <w:tcW w:w="1417" w:type="dxa"/>
          </w:tcPr>
          <w:p w:rsidR="007E1DEF" w:rsidRDefault="00DF7284" w:rsidP="00B8778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15,4</w:t>
            </w:r>
          </w:p>
        </w:tc>
      </w:tr>
      <w:tr w:rsidR="007E1DEF" w:rsidTr="002B3406">
        <w:tc>
          <w:tcPr>
            <w:tcW w:w="2197" w:type="dxa"/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 lat i więcej</w:t>
            </w:r>
          </w:p>
        </w:tc>
        <w:tc>
          <w:tcPr>
            <w:tcW w:w="2073" w:type="dxa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235</w:t>
            </w:r>
          </w:p>
        </w:tc>
        <w:tc>
          <w:tcPr>
            <w:tcW w:w="1612" w:type="dxa"/>
          </w:tcPr>
          <w:p w:rsidR="007E1DEF" w:rsidRDefault="00DF7284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6,3</w:t>
            </w:r>
          </w:p>
        </w:tc>
        <w:tc>
          <w:tcPr>
            <w:tcW w:w="1985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187</w:t>
            </w:r>
          </w:p>
        </w:tc>
        <w:tc>
          <w:tcPr>
            <w:tcW w:w="1417" w:type="dxa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6,0</w:t>
            </w:r>
          </w:p>
        </w:tc>
      </w:tr>
      <w:tr w:rsidR="007E1DEF" w:rsidTr="002B3406">
        <w:tc>
          <w:tcPr>
            <w:tcW w:w="2197" w:type="dxa"/>
            <w:tcBorders>
              <w:bottom w:val="nil"/>
            </w:tcBorders>
          </w:tcPr>
          <w:p w:rsidR="007E1DEF" w:rsidRDefault="007E1DEF">
            <w:pPr>
              <w:jc w:val="center"/>
              <w:rPr>
                <w:sz w:val="24"/>
              </w:rPr>
            </w:pPr>
            <w:r>
              <w:rPr>
                <w:sz w:val="24"/>
              </w:rPr>
              <w:t>Bez stażu</w:t>
            </w:r>
          </w:p>
        </w:tc>
        <w:tc>
          <w:tcPr>
            <w:tcW w:w="2073" w:type="dxa"/>
            <w:tcBorders>
              <w:bottom w:val="nil"/>
            </w:tcBorders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487</w:t>
            </w:r>
          </w:p>
        </w:tc>
        <w:tc>
          <w:tcPr>
            <w:tcW w:w="1612" w:type="dxa"/>
            <w:tcBorders>
              <w:bottom w:val="nil"/>
            </w:tcBorders>
          </w:tcPr>
          <w:p w:rsidR="007E1DEF" w:rsidRDefault="00DF7284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13,1</w:t>
            </w:r>
          </w:p>
        </w:tc>
        <w:tc>
          <w:tcPr>
            <w:tcW w:w="1985" w:type="dxa"/>
            <w:tcBorders>
              <w:bottom w:val="nil"/>
            </w:tcBorders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354</w:t>
            </w:r>
          </w:p>
        </w:tc>
        <w:tc>
          <w:tcPr>
            <w:tcW w:w="1417" w:type="dxa"/>
            <w:tcBorders>
              <w:bottom w:val="nil"/>
            </w:tcBorders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11,4</w:t>
            </w:r>
          </w:p>
        </w:tc>
      </w:tr>
      <w:tr w:rsidR="007E1DEF" w:rsidTr="002B3406">
        <w:tc>
          <w:tcPr>
            <w:tcW w:w="2197" w:type="dxa"/>
            <w:shd w:val="clear" w:color="auto" w:fill="92D050"/>
          </w:tcPr>
          <w:p w:rsidR="007E1DEF" w:rsidRDefault="007E1DE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Ogół bezrobotnych</w:t>
            </w:r>
          </w:p>
        </w:tc>
        <w:tc>
          <w:tcPr>
            <w:tcW w:w="2073" w:type="dxa"/>
            <w:shd w:val="clear" w:color="auto" w:fill="92D050"/>
          </w:tcPr>
          <w:p w:rsidR="007E1DEF" w:rsidRDefault="00353FB5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3722</w:t>
            </w:r>
          </w:p>
        </w:tc>
        <w:tc>
          <w:tcPr>
            <w:tcW w:w="1612" w:type="dxa"/>
            <w:shd w:val="clear" w:color="auto" w:fill="92D050"/>
          </w:tcPr>
          <w:p w:rsidR="007E1DEF" w:rsidRDefault="007E1DEF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100,0</w:t>
            </w:r>
          </w:p>
        </w:tc>
        <w:tc>
          <w:tcPr>
            <w:tcW w:w="1985" w:type="dxa"/>
            <w:shd w:val="clear" w:color="auto" w:fill="92D050"/>
          </w:tcPr>
          <w:p w:rsidR="007E1DEF" w:rsidRDefault="00DF72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3113</w:t>
            </w:r>
          </w:p>
        </w:tc>
        <w:tc>
          <w:tcPr>
            <w:tcW w:w="1417" w:type="dxa"/>
            <w:shd w:val="clear" w:color="auto" w:fill="92D050"/>
          </w:tcPr>
          <w:p w:rsidR="007E1DEF" w:rsidRDefault="006826A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100,0</w:t>
            </w:r>
          </w:p>
        </w:tc>
      </w:tr>
    </w:tbl>
    <w:p w:rsidR="007A03C2" w:rsidRDefault="007A03C2">
      <w:pPr>
        <w:jc w:val="center"/>
        <w:rPr>
          <w:sz w:val="24"/>
        </w:rPr>
      </w:pPr>
    </w:p>
    <w:p w:rsidR="007A03C2" w:rsidRDefault="007A03C2">
      <w:pPr>
        <w:pStyle w:val="Tytu"/>
      </w:pPr>
    </w:p>
    <w:p w:rsidR="007A03C2" w:rsidRDefault="007A03C2">
      <w:pPr>
        <w:pStyle w:val="Tytu"/>
      </w:pPr>
    </w:p>
    <w:p w:rsidR="007A03C2" w:rsidRDefault="007A03C2">
      <w:pPr>
        <w:pStyle w:val="Tytu"/>
      </w:pPr>
    </w:p>
    <w:p w:rsidR="007A03C2" w:rsidRDefault="007A03C2">
      <w:pPr>
        <w:pStyle w:val="Tytu"/>
      </w:pPr>
    </w:p>
    <w:p w:rsidR="008E1743" w:rsidRDefault="008E1743">
      <w:pPr>
        <w:pStyle w:val="Tytu"/>
      </w:pPr>
    </w:p>
    <w:p w:rsidR="007A03C2" w:rsidRDefault="007A03C2">
      <w:pPr>
        <w:pStyle w:val="Tytu"/>
      </w:pPr>
    </w:p>
    <w:p w:rsidR="007A03C2" w:rsidRDefault="007A03C2">
      <w:pPr>
        <w:pStyle w:val="Tytu"/>
      </w:pPr>
    </w:p>
    <w:p w:rsidR="007A03C2" w:rsidRDefault="007A03C2">
      <w:pPr>
        <w:pStyle w:val="Tytu"/>
      </w:pPr>
      <w:r>
        <w:t xml:space="preserve">TABELA  </w:t>
      </w:r>
      <w:r w:rsidR="00A41D77">
        <w:t>3</w:t>
      </w:r>
    </w:p>
    <w:p w:rsidR="007A03C2" w:rsidRDefault="007A03C2">
      <w:pPr>
        <w:pStyle w:val="Tytu"/>
      </w:pPr>
    </w:p>
    <w:p w:rsidR="007A03C2" w:rsidRDefault="007A03C2">
      <w:pPr>
        <w:jc w:val="center"/>
        <w:rPr>
          <w:b/>
          <w:sz w:val="24"/>
        </w:rPr>
      </w:pPr>
    </w:p>
    <w:p w:rsidR="007A03C2" w:rsidRDefault="007A03C2">
      <w:pPr>
        <w:jc w:val="center"/>
        <w:rPr>
          <w:b/>
          <w:sz w:val="24"/>
        </w:rPr>
      </w:pPr>
      <w:r>
        <w:rPr>
          <w:b/>
          <w:sz w:val="24"/>
        </w:rPr>
        <w:t xml:space="preserve">ANALIZA EFEKTYWNOŚCI BEZROBOTNYCH SKIEROWANYCH </w:t>
      </w:r>
    </w:p>
    <w:p w:rsidR="00DF3C0B" w:rsidRDefault="007A03C2" w:rsidP="00DF3C0B">
      <w:pPr>
        <w:jc w:val="center"/>
        <w:rPr>
          <w:b/>
          <w:sz w:val="24"/>
        </w:rPr>
      </w:pPr>
      <w:r>
        <w:rPr>
          <w:b/>
          <w:sz w:val="24"/>
        </w:rPr>
        <w:t xml:space="preserve">NA </w:t>
      </w:r>
      <w:r w:rsidR="00104DEB">
        <w:rPr>
          <w:b/>
          <w:sz w:val="24"/>
        </w:rPr>
        <w:t>SZKOLENIA</w:t>
      </w:r>
      <w:r>
        <w:rPr>
          <w:b/>
          <w:sz w:val="24"/>
        </w:rPr>
        <w:t xml:space="preserve"> </w:t>
      </w:r>
      <w:r w:rsidR="008E1743">
        <w:rPr>
          <w:b/>
          <w:sz w:val="24"/>
        </w:rPr>
        <w:t>W 201</w:t>
      </w:r>
      <w:r w:rsidR="00871653">
        <w:rPr>
          <w:b/>
          <w:sz w:val="24"/>
        </w:rPr>
        <w:t>5</w:t>
      </w:r>
      <w:r>
        <w:rPr>
          <w:b/>
          <w:sz w:val="24"/>
        </w:rPr>
        <w:t xml:space="preserve">  ROKU</w:t>
      </w:r>
    </w:p>
    <w:p w:rsidR="007A03C2" w:rsidRDefault="00DF3C0B">
      <w:pPr>
        <w:jc w:val="center"/>
        <w:rPr>
          <w:b/>
          <w:sz w:val="24"/>
        </w:rPr>
      </w:pPr>
      <w:r>
        <w:rPr>
          <w:b/>
          <w:sz w:val="24"/>
        </w:rPr>
        <w:t>(wraz z bezrobotnymi przeszkolonymi w ramach bonów szkoleniowych)</w:t>
      </w:r>
    </w:p>
    <w:p w:rsidR="007A03C2" w:rsidRDefault="007A03C2">
      <w:pPr>
        <w:jc w:val="center"/>
        <w:rPr>
          <w:b/>
          <w:sz w:val="24"/>
        </w:rPr>
      </w:pPr>
    </w:p>
    <w:p w:rsidR="007A03C2" w:rsidRDefault="007A03C2" w:rsidP="00DF3C0B">
      <w:pPr>
        <w:rPr>
          <w:b/>
          <w:sz w:val="24"/>
        </w:rPr>
      </w:pPr>
    </w:p>
    <w:p w:rsidR="007A03C2" w:rsidRDefault="007A03C2">
      <w:pPr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1417"/>
        <w:gridCol w:w="1418"/>
        <w:gridCol w:w="2619"/>
      </w:tblGrid>
      <w:tr w:rsidR="007A03C2" w:rsidTr="007B1FBF">
        <w:tc>
          <w:tcPr>
            <w:tcW w:w="779" w:type="dxa"/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Lp.</w:t>
            </w:r>
          </w:p>
        </w:tc>
        <w:tc>
          <w:tcPr>
            <w:tcW w:w="2977" w:type="dxa"/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Wyszczególnienie</w:t>
            </w:r>
          </w:p>
        </w:tc>
        <w:tc>
          <w:tcPr>
            <w:tcW w:w="1417" w:type="dxa"/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Jednostka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miary</w:t>
            </w:r>
          </w:p>
        </w:tc>
        <w:tc>
          <w:tcPr>
            <w:tcW w:w="1418" w:type="dxa"/>
            <w:shd w:val="clear" w:color="auto" w:fill="92D050"/>
          </w:tcPr>
          <w:p w:rsidR="007A03C2" w:rsidRDefault="007A03C2">
            <w:pPr>
              <w:rPr>
                <w:b/>
                <w:sz w:val="24"/>
              </w:rPr>
            </w:pPr>
          </w:p>
          <w:p w:rsidR="007A03C2" w:rsidRDefault="007A03C2" w:rsidP="00A938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8E1743">
              <w:rPr>
                <w:b/>
                <w:sz w:val="24"/>
              </w:rPr>
              <w:t>1</w:t>
            </w:r>
            <w:r w:rsidR="00871653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r.</w:t>
            </w:r>
          </w:p>
        </w:tc>
        <w:tc>
          <w:tcPr>
            <w:tcW w:w="2619" w:type="dxa"/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Uwagi</w:t>
            </w:r>
          </w:p>
        </w:tc>
      </w:tr>
      <w:tr w:rsidR="007A03C2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7A03C2" w:rsidRDefault="007A03C2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</w:tcPr>
          <w:p w:rsidR="007A03C2" w:rsidRDefault="007A03C2">
            <w:pPr>
              <w:rPr>
                <w:sz w:val="24"/>
              </w:rPr>
            </w:pPr>
          </w:p>
          <w:p w:rsidR="007A03C2" w:rsidRDefault="007A03C2" w:rsidP="00C3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Liczba osób </w:t>
            </w:r>
            <w:r w:rsidR="0095106B">
              <w:rPr>
                <w:sz w:val="24"/>
              </w:rPr>
              <w:t>objętych szkoleniami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osób</w:t>
            </w:r>
          </w:p>
        </w:tc>
        <w:tc>
          <w:tcPr>
            <w:tcW w:w="1418" w:type="dxa"/>
          </w:tcPr>
          <w:p w:rsidR="007A03C2" w:rsidRDefault="007A03C2" w:rsidP="00104DEB">
            <w:pPr>
              <w:jc w:val="center"/>
              <w:rPr>
                <w:sz w:val="24"/>
              </w:rPr>
            </w:pPr>
          </w:p>
          <w:p w:rsidR="008E1743" w:rsidRDefault="00F852B0" w:rsidP="00A938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71653">
              <w:rPr>
                <w:sz w:val="24"/>
              </w:rPr>
              <w:t>35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F852B0" w:rsidP="00A938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w</w:t>
            </w:r>
            <w:r w:rsidR="007A03C2">
              <w:rPr>
                <w:sz w:val="24"/>
              </w:rPr>
              <w:t xml:space="preserve"> tym </w:t>
            </w:r>
            <w:r w:rsidR="0092454F">
              <w:rPr>
                <w:sz w:val="24"/>
              </w:rPr>
              <w:t>7</w:t>
            </w:r>
            <w:r w:rsidR="00871653">
              <w:rPr>
                <w:sz w:val="24"/>
              </w:rPr>
              <w:t>8</w:t>
            </w:r>
            <w:r>
              <w:rPr>
                <w:sz w:val="24"/>
              </w:rPr>
              <w:t xml:space="preserve"> os</w:t>
            </w:r>
            <w:r w:rsidR="00A938D1">
              <w:rPr>
                <w:sz w:val="24"/>
              </w:rPr>
              <w:t>ób</w:t>
            </w:r>
            <w:r>
              <w:rPr>
                <w:sz w:val="24"/>
              </w:rPr>
              <w:t xml:space="preserve"> szkoleni</w:t>
            </w:r>
            <w:r w:rsidR="00A938D1">
              <w:rPr>
                <w:sz w:val="24"/>
              </w:rPr>
              <w:t>ami indywidualnymi</w:t>
            </w:r>
          </w:p>
        </w:tc>
      </w:tr>
      <w:tr w:rsidR="007A03C2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 w:rsidP="0010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Liczba osób, które ukończyły </w:t>
            </w:r>
            <w:r w:rsidR="00104DEB">
              <w:rPr>
                <w:sz w:val="24"/>
              </w:rPr>
              <w:t>szkolenie</w:t>
            </w:r>
            <w:r>
              <w:rPr>
                <w:sz w:val="24"/>
              </w:rPr>
              <w:t xml:space="preserve"> –ogółem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osób</w:t>
            </w:r>
          </w:p>
        </w:tc>
        <w:tc>
          <w:tcPr>
            <w:tcW w:w="1418" w:type="dxa"/>
          </w:tcPr>
          <w:p w:rsidR="007A03C2" w:rsidRDefault="007A03C2" w:rsidP="00104DEB">
            <w:pPr>
              <w:jc w:val="center"/>
              <w:rPr>
                <w:sz w:val="24"/>
              </w:rPr>
            </w:pPr>
          </w:p>
          <w:p w:rsidR="008E1743" w:rsidRDefault="00F852B0" w:rsidP="00A938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71653">
              <w:rPr>
                <w:sz w:val="24"/>
              </w:rPr>
              <w:t>34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F852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A03C2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7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043CE1" w:rsidP="00043C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Przeciętny</w:t>
            </w:r>
            <w:r w:rsidR="007A03C2">
              <w:rPr>
                <w:sz w:val="24"/>
              </w:rPr>
              <w:t xml:space="preserve"> koszt szkolenia jednego bezrobotnego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zł.</w:t>
            </w:r>
          </w:p>
        </w:tc>
        <w:tc>
          <w:tcPr>
            <w:tcW w:w="1418" w:type="dxa"/>
          </w:tcPr>
          <w:p w:rsidR="007A03C2" w:rsidRDefault="007A03C2" w:rsidP="00104DEB">
            <w:pPr>
              <w:jc w:val="center"/>
              <w:rPr>
                <w:sz w:val="24"/>
              </w:rPr>
            </w:pPr>
          </w:p>
          <w:p w:rsidR="008E1743" w:rsidRDefault="00871653" w:rsidP="00C3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3.774 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A03C2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7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 w:rsidP="0010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Liczba bezrobotnych, którzy po zakończeniu </w:t>
            </w:r>
            <w:r w:rsidR="00104DEB">
              <w:rPr>
                <w:sz w:val="24"/>
              </w:rPr>
              <w:t>szkolenia</w:t>
            </w:r>
            <w:r>
              <w:rPr>
                <w:sz w:val="24"/>
              </w:rPr>
              <w:t xml:space="preserve"> podjęli pracę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osób</w:t>
            </w:r>
          </w:p>
        </w:tc>
        <w:tc>
          <w:tcPr>
            <w:tcW w:w="1418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8E1743" w:rsidRDefault="00871653" w:rsidP="009245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A03C2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7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Udział bezrobotnych, którzy uzyskali zatrudnienie w stosunku do przekwalifikowanych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418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8E1743" w:rsidRDefault="008716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56,7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7A03C2" w:rsidRDefault="007A03C2">
      <w:pPr>
        <w:jc w:val="center"/>
        <w:rPr>
          <w:b/>
          <w:sz w:val="24"/>
        </w:rPr>
      </w:pPr>
    </w:p>
    <w:p w:rsidR="007A03C2" w:rsidRDefault="007A03C2">
      <w:pPr>
        <w:rPr>
          <w:b/>
          <w:sz w:val="24"/>
        </w:rPr>
      </w:pPr>
    </w:p>
    <w:p w:rsidR="007A03C2" w:rsidRDefault="007A03C2">
      <w:pPr>
        <w:rPr>
          <w:b/>
          <w:sz w:val="24"/>
        </w:rPr>
      </w:pPr>
    </w:p>
    <w:p w:rsidR="007A03C2" w:rsidRDefault="007A03C2">
      <w:pPr>
        <w:rPr>
          <w:b/>
          <w:sz w:val="24"/>
        </w:rPr>
      </w:pPr>
    </w:p>
    <w:p w:rsidR="007A03C2" w:rsidRDefault="007A03C2">
      <w:pPr>
        <w:sectPr w:rsidR="007A03C2">
          <w:pgSz w:w="11906" w:h="16838"/>
          <w:pgMar w:top="1417" w:right="1417" w:bottom="1417" w:left="1417" w:header="708" w:footer="708" w:gutter="0"/>
          <w:cols w:space="708"/>
        </w:sectPr>
      </w:pPr>
    </w:p>
    <w:p w:rsidR="007A03C2" w:rsidRDefault="007A03C2">
      <w:pPr>
        <w:pStyle w:val="Tytu"/>
      </w:pPr>
      <w:r>
        <w:lastRenderedPageBreak/>
        <w:t xml:space="preserve">TABELA   </w:t>
      </w:r>
      <w:r w:rsidR="00A41D77">
        <w:t>4</w:t>
      </w:r>
    </w:p>
    <w:p w:rsidR="007A03C2" w:rsidRDefault="007A03C2">
      <w:pPr>
        <w:rPr>
          <w:b/>
          <w:sz w:val="24"/>
        </w:rPr>
      </w:pPr>
    </w:p>
    <w:p w:rsidR="007A03C2" w:rsidRDefault="007A03C2">
      <w:pPr>
        <w:jc w:val="center"/>
        <w:rPr>
          <w:b/>
          <w:sz w:val="24"/>
        </w:rPr>
      </w:pPr>
      <w:r>
        <w:rPr>
          <w:b/>
          <w:sz w:val="24"/>
        </w:rPr>
        <w:t>POZIOM I STRUKTURA WYDATKÓW Z FUNDUSZU PRACY</w:t>
      </w:r>
    </w:p>
    <w:p w:rsidR="007A03C2" w:rsidRDefault="007A03C2">
      <w:pPr>
        <w:jc w:val="center"/>
        <w:rPr>
          <w:b/>
          <w:sz w:val="24"/>
        </w:rPr>
      </w:pPr>
      <w:r>
        <w:rPr>
          <w:b/>
          <w:sz w:val="24"/>
        </w:rPr>
        <w:t>W OKRESIE OD 01.01.20</w:t>
      </w:r>
      <w:r w:rsidR="006019AE">
        <w:rPr>
          <w:b/>
          <w:sz w:val="24"/>
        </w:rPr>
        <w:t>1</w:t>
      </w:r>
      <w:r w:rsidR="001114EB">
        <w:rPr>
          <w:b/>
          <w:sz w:val="24"/>
        </w:rPr>
        <w:t>5</w:t>
      </w:r>
      <w:r>
        <w:rPr>
          <w:b/>
          <w:sz w:val="24"/>
        </w:rPr>
        <w:t>r. DO 31.12.20</w:t>
      </w:r>
      <w:r w:rsidR="006019AE">
        <w:rPr>
          <w:b/>
          <w:sz w:val="24"/>
        </w:rPr>
        <w:t>1</w:t>
      </w:r>
      <w:r w:rsidR="001114EB">
        <w:rPr>
          <w:b/>
          <w:sz w:val="24"/>
        </w:rPr>
        <w:t>5</w:t>
      </w:r>
      <w:r>
        <w:rPr>
          <w:b/>
          <w:sz w:val="24"/>
        </w:rPr>
        <w:t>r.</w:t>
      </w:r>
    </w:p>
    <w:p w:rsidR="007A03C2" w:rsidRDefault="007A03C2">
      <w:pPr>
        <w:spacing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4677"/>
        <w:gridCol w:w="3470"/>
      </w:tblGrid>
      <w:tr w:rsidR="007A03C2" w:rsidTr="008E1743">
        <w:tc>
          <w:tcPr>
            <w:tcW w:w="1063" w:type="dxa"/>
            <w:shd w:val="clear" w:color="auto" w:fill="92D050"/>
          </w:tcPr>
          <w:p w:rsidR="007A03C2" w:rsidRDefault="007A03C2">
            <w:pPr>
              <w:spacing w:line="360" w:lineRule="auto"/>
              <w:jc w:val="center"/>
              <w:rPr>
                <w:b/>
              </w:rPr>
            </w:pPr>
          </w:p>
          <w:p w:rsidR="007A03C2" w:rsidRDefault="007A03C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677" w:type="dxa"/>
            <w:shd w:val="clear" w:color="auto" w:fill="92D050"/>
          </w:tcPr>
          <w:p w:rsidR="007A03C2" w:rsidRDefault="007A03C2">
            <w:pPr>
              <w:spacing w:line="360" w:lineRule="auto"/>
              <w:jc w:val="center"/>
              <w:rPr>
                <w:b/>
              </w:rPr>
            </w:pPr>
          </w:p>
          <w:p w:rsidR="007A03C2" w:rsidRDefault="007A03C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Wyszczególnienie</w:t>
            </w:r>
          </w:p>
        </w:tc>
        <w:tc>
          <w:tcPr>
            <w:tcW w:w="3470" w:type="dxa"/>
            <w:shd w:val="clear" w:color="auto" w:fill="92D050"/>
          </w:tcPr>
          <w:p w:rsidR="007A03C2" w:rsidRDefault="007A03C2" w:rsidP="00D27D15">
            <w:pPr>
              <w:pStyle w:val="Nagwek1"/>
              <w:jc w:val="center"/>
            </w:pPr>
            <w:r>
              <w:t>Wykonanie</w:t>
            </w:r>
          </w:p>
          <w:p w:rsidR="007A03C2" w:rsidRDefault="007A03C2" w:rsidP="00D27D15">
            <w:pPr>
              <w:jc w:val="center"/>
              <w:rPr>
                <w:b/>
              </w:rPr>
            </w:pPr>
            <w:r>
              <w:rPr>
                <w:b/>
              </w:rPr>
              <w:t>Od 01.01.20</w:t>
            </w:r>
            <w:r w:rsidR="00422F93">
              <w:rPr>
                <w:b/>
              </w:rPr>
              <w:t>1</w:t>
            </w:r>
            <w:r w:rsidR="001114EB">
              <w:rPr>
                <w:b/>
              </w:rPr>
              <w:t>5</w:t>
            </w:r>
            <w:r>
              <w:rPr>
                <w:b/>
              </w:rPr>
              <w:t>r.</w:t>
            </w:r>
          </w:p>
          <w:p w:rsidR="007A03C2" w:rsidRDefault="007A03C2" w:rsidP="00D27D15">
            <w:pPr>
              <w:jc w:val="center"/>
              <w:rPr>
                <w:b/>
              </w:rPr>
            </w:pPr>
            <w:r>
              <w:rPr>
                <w:b/>
              </w:rPr>
              <w:t>Do 31.12.20</w:t>
            </w:r>
            <w:r w:rsidR="00422F93">
              <w:rPr>
                <w:b/>
              </w:rPr>
              <w:t>1</w:t>
            </w:r>
            <w:r w:rsidR="001114EB">
              <w:rPr>
                <w:b/>
              </w:rPr>
              <w:t>5</w:t>
            </w:r>
            <w:r>
              <w:rPr>
                <w:b/>
              </w:rPr>
              <w:t>r.</w:t>
            </w:r>
          </w:p>
          <w:p w:rsidR="007A03C2" w:rsidRDefault="007A03C2" w:rsidP="00D27D1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 w zł.  )</w:t>
            </w:r>
          </w:p>
        </w:tc>
      </w:tr>
      <w:tr w:rsidR="007A03C2">
        <w:trPr>
          <w:cantSplit/>
          <w:trHeight w:val="248"/>
        </w:trPr>
        <w:tc>
          <w:tcPr>
            <w:tcW w:w="1063" w:type="dxa"/>
          </w:tcPr>
          <w:p w:rsidR="007A03C2" w:rsidRDefault="007A03C2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4677" w:type="dxa"/>
          </w:tcPr>
          <w:p w:rsidR="007A03C2" w:rsidRDefault="007A03C2">
            <w:pPr>
              <w:spacing w:line="360" w:lineRule="auto"/>
            </w:pPr>
            <w:r>
              <w:t>Zasiłki dla bezrobotnych</w:t>
            </w:r>
          </w:p>
        </w:tc>
        <w:tc>
          <w:tcPr>
            <w:tcW w:w="3470" w:type="dxa"/>
          </w:tcPr>
          <w:p w:rsidR="007A03C2" w:rsidRDefault="001114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7 093 576</w:t>
            </w:r>
          </w:p>
        </w:tc>
      </w:tr>
      <w:tr w:rsidR="000D6859">
        <w:trPr>
          <w:cantSplit/>
          <w:trHeight w:val="248"/>
        </w:trPr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4677" w:type="dxa"/>
          </w:tcPr>
          <w:p w:rsidR="000D6859" w:rsidRDefault="000D6859" w:rsidP="00975416">
            <w:pPr>
              <w:spacing w:line="360" w:lineRule="auto"/>
            </w:pPr>
            <w:r>
              <w:t>Dodatki aktywizacyjne</w:t>
            </w:r>
          </w:p>
        </w:tc>
        <w:tc>
          <w:tcPr>
            <w:tcW w:w="3470" w:type="dxa"/>
          </w:tcPr>
          <w:p w:rsidR="000D6859" w:rsidRDefault="001114EB" w:rsidP="0097541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186 728</w:t>
            </w:r>
          </w:p>
        </w:tc>
      </w:tr>
      <w:tr w:rsidR="000D6859">
        <w:trPr>
          <w:cantSplit/>
          <w:trHeight w:val="228"/>
        </w:trPr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3.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 xml:space="preserve">Szkolenia i przekwalifikowania 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481 258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4.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Bony szkoleniowe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28 172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5.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Prace interwencyjne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187 792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6.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Roboty publiczne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1 014 534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7.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Staże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1 578 253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8.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Bony stażowe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638 745</w:t>
            </w:r>
          </w:p>
        </w:tc>
      </w:tr>
      <w:tr w:rsidR="000D6859" w:rsidTr="00975416">
        <w:trPr>
          <w:trHeight w:val="242"/>
        </w:trPr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9.</w:t>
            </w:r>
          </w:p>
        </w:tc>
        <w:tc>
          <w:tcPr>
            <w:tcW w:w="4677" w:type="dxa"/>
          </w:tcPr>
          <w:p w:rsidR="000D6859" w:rsidRDefault="000D6859" w:rsidP="007E1DEF">
            <w:pPr>
              <w:pStyle w:val="Nagwek4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Środki na podjęcie działalności gospodarczej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3 272 219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10.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Wyposażenie i doposażenie stanowisk pracy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267 442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11.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Prace społecznie użyteczne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49 256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12.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Bony zatrudnieniowe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46 846</w:t>
            </w:r>
          </w:p>
        </w:tc>
      </w:tr>
      <w:tr w:rsidR="000D6859">
        <w:tc>
          <w:tcPr>
            <w:tcW w:w="1063" w:type="dxa"/>
          </w:tcPr>
          <w:p w:rsidR="000D6859" w:rsidRDefault="000D6859" w:rsidP="007E1DEF">
            <w:pPr>
              <w:spacing w:line="360" w:lineRule="auto"/>
              <w:jc w:val="center"/>
            </w:pPr>
            <w:r>
              <w:t>13.</w:t>
            </w:r>
          </w:p>
        </w:tc>
        <w:tc>
          <w:tcPr>
            <w:tcW w:w="4677" w:type="dxa"/>
          </w:tcPr>
          <w:p w:rsidR="000D6859" w:rsidRDefault="000D6859" w:rsidP="007E1DEF">
            <w:pPr>
              <w:spacing w:line="360" w:lineRule="auto"/>
            </w:pPr>
            <w:r>
              <w:t>Refundacja dofinansowania wynagrodzenia 50+</w:t>
            </w:r>
          </w:p>
        </w:tc>
        <w:tc>
          <w:tcPr>
            <w:tcW w:w="3470" w:type="dxa"/>
          </w:tcPr>
          <w:p w:rsidR="000D6859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126 470 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14.</w:t>
            </w:r>
          </w:p>
        </w:tc>
        <w:tc>
          <w:tcPr>
            <w:tcW w:w="4677" w:type="dxa"/>
          </w:tcPr>
          <w:p w:rsidR="001B0B6C" w:rsidRDefault="001B0B6C" w:rsidP="007E1DEF">
            <w:pPr>
              <w:spacing w:line="360" w:lineRule="auto"/>
            </w:pPr>
            <w:r>
              <w:t>Bon na zasiedlenie</w:t>
            </w:r>
          </w:p>
        </w:tc>
        <w:tc>
          <w:tcPr>
            <w:tcW w:w="3470" w:type="dxa"/>
          </w:tcPr>
          <w:p w:rsidR="001B0B6C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15 400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15.</w:t>
            </w:r>
          </w:p>
        </w:tc>
        <w:tc>
          <w:tcPr>
            <w:tcW w:w="4677" w:type="dxa"/>
          </w:tcPr>
          <w:p w:rsidR="001B0B6C" w:rsidRDefault="001B0B6C" w:rsidP="007E1DEF">
            <w:r>
              <w:t>Działania integracyjne (PAI)</w:t>
            </w:r>
          </w:p>
        </w:tc>
        <w:tc>
          <w:tcPr>
            <w:tcW w:w="3470" w:type="dxa"/>
          </w:tcPr>
          <w:p w:rsidR="001B0B6C" w:rsidRPr="00D77C61" w:rsidRDefault="001114EB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27 516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16.</w:t>
            </w:r>
          </w:p>
        </w:tc>
        <w:tc>
          <w:tcPr>
            <w:tcW w:w="4677" w:type="dxa"/>
          </w:tcPr>
          <w:p w:rsidR="001B0B6C" w:rsidRDefault="001B0B6C" w:rsidP="007E1DEF">
            <w:r>
              <w:t>Świadczenia aktywizacyjne</w:t>
            </w:r>
          </w:p>
        </w:tc>
        <w:tc>
          <w:tcPr>
            <w:tcW w:w="3470" w:type="dxa"/>
          </w:tcPr>
          <w:p w:rsidR="001B0B6C" w:rsidRPr="00D77C61" w:rsidRDefault="001B0B6C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-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17.</w:t>
            </w:r>
          </w:p>
        </w:tc>
        <w:tc>
          <w:tcPr>
            <w:tcW w:w="4677" w:type="dxa"/>
          </w:tcPr>
          <w:p w:rsidR="001B0B6C" w:rsidRDefault="001114EB" w:rsidP="007E1DEF">
            <w:pPr>
              <w:spacing w:line="360" w:lineRule="auto"/>
            </w:pPr>
            <w:r>
              <w:t>Krajowy Fundusz Szkoleniowy (KFS)</w:t>
            </w:r>
          </w:p>
        </w:tc>
        <w:tc>
          <w:tcPr>
            <w:tcW w:w="3470" w:type="dxa"/>
          </w:tcPr>
          <w:p w:rsidR="001B0B6C" w:rsidRPr="00D77C61" w:rsidRDefault="001114EB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313 044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18.</w:t>
            </w:r>
          </w:p>
        </w:tc>
        <w:tc>
          <w:tcPr>
            <w:tcW w:w="4677" w:type="dxa"/>
          </w:tcPr>
          <w:p w:rsidR="001B0B6C" w:rsidRDefault="001B0B6C" w:rsidP="007E1DEF">
            <w:pPr>
              <w:spacing w:line="360" w:lineRule="auto"/>
            </w:pPr>
            <w:r>
              <w:t xml:space="preserve">Koszty dojazdu </w:t>
            </w:r>
            <w:r>
              <w:rPr>
                <w:i/>
              </w:rPr>
              <w:t>(inne)</w:t>
            </w:r>
          </w:p>
        </w:tc>
        <w:tc>
          <w:tcPr>
            <w:tcW w:w="3470" w:type="dxa"/>
          </w:tcPr>
          <w:p w:rsidR="001B0B6C" w:rsidRPr="00D77C61" w:rsidRDefault="001114EB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440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19.</w:t>
            </w:r>
          </w:p>
        </w:tc>
        <w:tc>
          <w:tcPr>
            <w:tcW w:w="4677" w:type="dxa"/>
          </w:tcPr>
          <w:p w:rsidR="001B0B6C" w:rsidRDefault="001B0B6C" w:rsidP="007E1DEF">
            <w:pPr>
              <w:spacing w:line="360" w:lineRule="auto"/>
            </w:pPr>
            <w:r>
              <w:t>Koszty badań lekarskich (inne)</w:t>
            </w:r>
          </w:p>
        </w:tc>
        <w:tc>
          <w:tcPr>
            <w:tcW w:w="3470" w:type="dxa"/>
          </w:tcPr>
          <w:p w:rsidR="001B0B6C" w:rsidRPr="00D77C61" w:rsidRDefault="001114EB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-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20.</w:t>
            </w:r>
          </w:p>
        </w:tc>
        <w:tc>
          <w:tcPr>
            <w:tcW w:w="4677" w:type="dxa"/>
          </w:tcPr>
          <w:p w:rsidR="001B0B6C" w:rsidRDefault="001B0B6C" w:rsidP="007E1DEF">
            <w:pPr>
              <w:spacing w:line="360" w:lineRule="auto"/>
            </w:pPr>
            <w:r w:rsidRPr="000D6859">
              <w:t>Program specjalny – elementy specjalne</w:t>
            </w:r>
          </w:p>
        </w:tc>
        <w:tc>
          <w:tcPr>
            <w:tcW w:w="3470" w:type="dxa"/>
          </w:tcPr>
          <w:p w:rsidR="001B0B6C" w:rsidRPr="00D77C61" w:rsidRDefault="001114EB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-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21.</w:t>
            </w:r>
          </w:p>
        </w:tc>
        <w:tc>
          <w:tcPr>
            <w:tcW w:w="4677" w:type="dxa"/>
          </w:tcPr>
          <w:p w:rsidR="001B0B6C" w:rsidRDefault="001B0B6C" w:rsidP="007E1DEF">
            <w:pPr>
              <w:spacing w:line="360" w:lineRule="auto"/>
            </w:pPr>
            <w:r>
              <w:t>Koszty rady rynku pracy</w:t>
            </w:r>
          </w:p>
        </w:tc>
        <w:tc>
          <w:tcPr>
            <w:tcW w:w="3470" w:type="dxa"/>
          </w:tcPr>
          <w:p w:rsidR="001B0B6C" w:rsidRPr="00D77C61" w:rsidRDefault="001B0B6C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-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22.</w:t>
            </w:r>
          </w:p>
        </w:tc>
        <w:tc>
          <w:tcPr>
            <w:tcW w:w="4677" w:type="dxa"/>
          </w:tcPr>
          <w:p w:rsidR="001B0B6C" w:rsidRDefault="001B0B6C" w:rsidP="007E1DEF">
            <w:r>
              <w:t xml:space="preserve">Dodatki do wynagrodzeń dla pracowników  zatrudnionych na kluczowych stanowiskach </w:t>
            </w:r>
          </w:p>
        </w:tc>
        <w:tc>
          <w:tcPr>
            <w:tcW w:w="3470" w:type="dxa"/>
          </w:tcPr>
          <w:p w:rsidR="001B0B6C" w:rsidRPr="00D77C61" w:rsidRDefault="001114EB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73 897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23.</w:t>
            </w:r>
          </w:p>
        </w:tc>
        <w:tc>
          <w:tcPr>
            <w:tcW w:w="4677" w:type="dxa"/>
          </w:tcPr>
          <w:p w:rsidR="001B0B6C" w:rsidRDefault="001B0B6C" w:rsidP="007E1DEF">
            <w:r>
              <w:t>Koszty informacji zawodowej, poradnictwa                          i pośrednictwa</w:t>
            </w:r>
          </w:p>
        </w:tc>
        <w:tc>
          <w:tcPr>
            <w:tcW w:w="3470" w:type="dxa"/>
          </w:tcPr>
          <w:p w:rsidR="001B0B6C" w:rsidRPr="00D77C61" w:rsidRDefault="001B0B6C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-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24.</w:t>
            </w:r>
          </w:p>
        </w:tc>
        <w:tc>
          <w:tcPr>
            <w:tcW w:w="4677" w:type="dxa"/>
          </w:tcPr>
          <w:p w:rsidR="001B0B6C" w:rsidRDefault="001B0B6C" w:rsidP="007E1DEF">
            <w:pPr>
              <w:spacing w:line="360" w:lineRule="auto"/>
            </w:pPr>
            <w:r>
              <w:t>Koszty informacji o usługach i partnerach rynku pracy</w:t>
            </w:r>
          </w:p>
        </w:tc>
        <w:tc>
          <w:tcPr>
            <w:tcW w:w="3470" w:type="dxa"/>
          </w:tcPr>
          <w:p w:rsidR="001B0B6C" w:rsidRPr="00D77C61" w:rsidRDefault="001114EB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18 791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25.</w:t>
            </w:r>
          </w:p>
        </w:tc>
        <w:tc>
          <w:tcPr>
            <w:tcW w:w="4677" w:type="dxa"/>
          </w:tcPr>
          <w:p w:rsidR="001B0B6C" w:rsidRDefault="001B0B6C" w:rsidP="007E1DEF">
            <w:r>
              <w:t>Koszty związane z obsługą osób bezrobotnych</w:t>
            </w:r>
          </w:p>
          <w:p w:rsidR="001B0B6C" w:rsidRDefault="001B0B6C" w:rsidP="007E1DEF">
            <w:r>
              <w:rPr>
                <w:i/>
              </w:rPr>
              <w:t>(koszty wezwań i zawiadomień, prowizja bankowa, usługi pocztowe i telekomunikacyjne, koszty sądowe i egzekucyjne, druki i formularze itp.)</w:t>
            </w:r>
          </w:p>
        </w:tc>
        <w:tc>
          <w:tcPr>
            <w:tcW w:w="3470" w:type="dxa"/>
          </w:tcPr>
          <w:p w:rsidR="001B0B6C" w:rsidRPr="00D77C61" w:rsidRDefault="001114EB" w:rsidP="007E1DEF">
            <w:pPr>
              <w:spacing w:line="360" w:lineRule="auto"/>
              <w:jc w:val="center"/>
              <w:rPr>
                <w:b/>
              </w:rPr>
            </w:pPr>
            <w:r w:rsidRPr="00D77C61">
              <w:rPr>
                <w:b/>
              </w:rPr>
              <w:t>110 130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26.</w:t>
            </w:r>
          </w:p>
        </w:tc>
        <w:tc>
          <w:tcPr>
            <w:tcW w:w="4677" w:type="dxa"/>
          </w:tcPr>
          <w:p w:rsidR="001B0B6C" w:rsidRDefault="001B0B6C" w:rsidP="007E1DEF">
            <w:pPr>
              <w:spacing w:line="360" w:lineRule="auto"/>
            </w:pPr>
            <w:r>
              <w:t>Koszty systemu teleinformatycznego</w:t>
            </w:r>
          </w:p>
        </w:tc>
        <w:tc>
          <w:tcPr>
            <w:tcW w:w="3470" w:type="dxa"/>
          </w:tcPr>
          <w:p w:rsidR="001B0B6C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132 915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27.</w:t>
            </w:r>
          </w:p>
        </w:tc>
        <w:tc>
          <w:tcPr>
            <w:tcW w:w="4677" w:type="dxa"/>
          </w:tcPr>
          <w:p w:rsidR="001B0B6C" w:rsidRDefault="001B0B6C" w:rsidP="007E1DEF">
            <w:pPr>
              <w:spacing w:line="360" w:lineRule="auto"/>
            </w:pPr>
            <w:r>
              <w:t>Koszty szkolenia kadr służb zatrudnienia</w:t>
            </w:r>
          </w:p>
        </w:tc>
        <w:tc>
          <w:tcPr>
            <w:tcW w:w="3470" w:type="dxa"/>
          </w:tcPr>
          <w:p w:rsidR="001B0B6C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49 604</w:t>
            </w:r>
          </w:p>
        </w:tc>
      </w:tr>
      <w:tr w:rsidR="001B0B6C">
        <w:tc>
          <w:tcPr>
            <w:tcW w:w="1063" w:type="dxa"/>
          </w:tcPr>
          <w:p w:rsidR="001B0B6C" w:rsidRDefault="001B0B6C" w:rsidP="007E1DEF">
            <w:pPr>
              <w:spacing w:line="360" w:lineRule="auto"/>
              <w:jc w:val="center"/>
            </w:pPr>
            <w:r>
              <w:t>28.</w:t>
            </w:r>
          </w:p>
        </w:tc>
        <w:tc>
          <w:tcPr>
            <w:tcW w:w="4677" w:type="dxa"/>
          </w:tcPr>
          <w:p w:rsidR="001B0B6C" w:rsidRDefault="001B0B6C" w:rsidP="007E1DEF">
            <w:r>
              <w:t>Koszty postępowania sądowego i egzekucyjnego</w:t>
            </w:r>
          </w:p>
        </w:tc>
        <w:tc>
          <w:tcPr>
            <w:tcW w:w="3470" w:type="dxa"/>
          </w:tcPr>
          <w:p w:rsidR="001B0B6C" w:rsidRDefault="001114EB" w:rsidP="007E1D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388</w:t>
            </w:r>
          </w:p>
        </w:tc>
      </w:tr>
      <w:tr w:rsidR="001B0B6C">
        <w:tc>
          <w:tcPr>
            <w:tcW w:w="1063" w:type="dxa"/>
          </w:tcPr>
          <w:p w:rsidR="001B0B6C" w:rsidRDefault="001B0B6C">
            <w:pPr>
              <w:spacing w:line="360" w:lineRule="auto"/>
              <w:jc w:val="center"/>
            </w:pPr>
          </w:p>
          <w:p w:rsidR="001B0B6C" w:rsidRDefault="001B0B6C">
            <w:pPr>
              <w:spacing w:line="360" w:lineRule="auto"/>
            </w:pPr>
          </w:p>
        </w:tc>
        <w:tc>
          <w:tcPr>
            <w:tcW w:w="4677" w:type="dxa"/>
          </w:tcPr>
          <w:p w:rsidR="001B0B6C" w:rsidRDefault="001B0B6C">
            <w:pPr>
              <w:spacing w:line="360" w:lineRule="auto"/>
            </w:pPr>
          </w:p>
          <w:p w:rsidR="001B0B6C" w:rsidRDefault="001B0B6C">
            <w:pPr>
              <w:pStyle w:val="Nagwek3"/>
              <w:spacing w:line="360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RAZEM</w:t>
            </w:r>
          </w:p>
        </w:tc>
        <w:tc>
          <w:tcPr>
            <w:tcW w:w="3470" w:type="dxa"/>
            <w:vAlign w:val="center"/>
          </w:tcPr>
          <w:p w:rsidR="001B0B6C" w:rsidRDefault="001114EB" w:rsidP="00975416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15 713 416</w:t>
            </w:r>
          </w:p>
        </w:tc>
      </w:tr>
    </w:tbl>
    <w:p w:rsidR="007A03C2" w:rsidRDefault="007A03C2">
      <w:pPr>
        <w:sectPr w:rsidR="007A03C2">
          <w:pgSz w:w="11906" w:h="16838"/>
          <w:pgMar w:top="1417" w:right="1417" w:bottom="1417" w:left="1417" w:header="708" w:footer="708" w:gutter="0"/>
          <w:cols w:space="708"/>
        </w:sectPr>
      </w:pPr>
    </w:p>
    <w:p w:rsidR="00F12184" w:rsidRDefault="00F12184" w:rsidP="00196D96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TABELA </w:t>
      </w:r>
      <w:r w:rsidR="00A41D77">
        <w:rPr>
          <w:b/>
          <w:sz w:val="28"/>
        </w:rPr>
        <w:t>5</w:t>
      </w:r>
    </w:p>
    <w:p w:rsidR="00196D96" w:rsidRDefault="00196D96" w:rsidP="00196D96">
      <w:pPr>
        <w:jc w:val="center"/>
        <w:rPr>
          <w:b/>
          <w:sz w:val="28"/>
        </w:rPr>
      </w:pPr>
      <w:r w:rsidRPr="00196D96">
        <w:rPr>
          <w:b/>
          <w:sz w:val="28"/>
        </w:rPr>
        <w:t>Informacja o zrealizowanych zadaniach z Funduszu Pracy w 2015r.</w:t>
      </w:r>
    </w:p>
    <w:tbl>
      <w:tblPr>
        <w:tblpPr w:leftFromText="141" w:rightFromText="141" w:vertAnchor="text" w:horzAnchor="margin" w:tblpXSpec="center" w:tblpY="262"/>
        <w:tblW w:w="16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7"/>
        <w:gridCol w:w="843"/>
        <w:gridCol w:w="984"/>
        <w:gridCol w:w="844"/>
        <w:gridCol w:w="843"/>
        <w:gridCol w:w="985"/>
        <w:gridCol w:w="844"/>
        <w:gridCol w:w="976"/>
        <w:gridCol w:w="844"/>
        <w:gridCol w:w="711"/>
        <w:gridCol w:w="984"/>
        <w:gridCol w:w="844"/>
        <w:gridCol w:w="843"/>
        <w:gridCol w:w="703"/>
        <w:gridCol w:w="843"/>
        <w:gridCol w:w="843"/>
        <w:gridCol w:w="1125"/>
      </w:tblGrid>
      <w:tr w:rsidR="007B1FBF" w:rsidRPr="00FF7EE7" w:rsidTr="007B1FBF">
        <w:trPr>
          <w:cantSplit/>
          <w:trHeight w:val="2433"/>
        </w:trPr>
        <w:tc>
          <w:tcPr>
            <w:tcW w:w="2217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 w:rsidRPr="00FF7EE7">
              <w:rPr>
                <w:b/>
              </w:rPr>
              <w:t>Wyszczególnienie</w:t>
            </w:r>
          </w:p>
        </w:tc>
        <w:tc>
          <w:tcPr>
            <w:tcW w:w="843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 w:rsidRPr="00FF7EE7">
              <w:rPr>
                <w:b/>
              </w:rPr>
              <w:t>Szkolenia</w:t>
            </w:r>
          </w:p>
        </w:tc>
        <w:tc>
          <w:tcPr>
            <w:tcW w:w="984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Bon szkoleniowy</w:t>
            </w:r>
          </w:p>
        </w:tc>
        <w:tc>
          <w:tcPr>
            <w:tcW w:w="844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Bon zatrudnieniowy</w:t>
            </w:r>
          </w:p>
        </w:tc>
        <w:tc>
          <w:tcPr>
            <w:tcW w:w="843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Bon stażowy</w:t>
            </w:r>
          </w:p>
        </w:tc>
        <w:tc>
          <w:tcPr>
            <w:tcW w:w="985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Staż</w:t>
            </w:r>
          </w:p>
        </w:tc>
        <w:tc>
          <w:tcPr>
            <w:tcW w:w="844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Prace interwencyjne </w:t>
            </w:r>
          </w:p>
        </w:tc>
        <w:tc>
          <w:tcPr>
            <w:tcW w:w="976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Roboty publiczne</w:t>
            </w:r>
          </w:p>
        </w:tc>
        <w:tc>
          <w:tcPr>
            <w:tcW w:w="844" w:type="dxa"/>
            <w:shd w:val="clear" w:color="auto" w:fill="92D050"/>
            <w:textDirection w:val="btLr"/>
          </w:tcPr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Dofinansowanie zatrudnienia 50 plus</w:t>
            </w:r>
          </w:p>
        </w:tc>
        <w:tc>
          <w:tcPr>
            <w:tcW w:w="711" w:type="dxa"/>
            <w:shd w:val="clear" w:color="auto" w:fill="92D050"/>
            <w:textDirection w:val="btLr"/>
          </w:tcPr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Prace społecznie użyteczne</w:t>
            </w:r>
          </w:p>
        </w:tc>
        <w:tc>
          <w:tcPr>
            <w:tcW w:w="984" w:type="dxa"/>
            <w:shd w:val="clear" w:color="auto" w:fill="92D050"/>
            <w:textDirection w:val="btLr"/>
          </w:tcPr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Dotacje na podjęcie działalności gospodarczej</w:t>
            </w:r>
          </w:p>
        </w:tc>
        <w:tc>
          <w:tcPr>
            <w:tcW w:w="844" w:type="dxa"/>
            <w:shd w:val="clear" w:color="auto" w:fill="92D050"/>
            <w:textDirection w:val="btLr"/>
          </w:tcPr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Refundacja wyposażenia stanowiska pracy</w:t>
            </w:r>
          </w:p>
        </w:tc>
        <w:tc>
          <w:tcPr>
            <w:tcW w:w="843" w:type="dxa"/>
            <w:shd w:val="clear" w:color="auto" w:fill="92D050"/>
            <w:textDirection w:val="btLr"/>
          </w:tcPr>
          <w:p w:rsidR="00DF0A8E" w:rsidRDefault="00DF0A8E" w:rsidP="00747A9B">
            <w:pPr>
              <w:ind w:left="113" w:right="113"/>
              <w:jc w:val="center"/>
              <w:rPr>
                <w:b/>
              </w:rPr>
            </w:pPr>
          </w:p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Bon na zasiedlenie</w:t>
            </w:r>
          </w:p>
        </w:tc>
        <w:tc>
          <w:tcPr>
            <w:tcW w:w="703" w:type="dxa"/>
            <w:shd w:val="clear" w:color="auto" w:fill="92D050"/>
            <w:textDirection w:val="btLr"/>
          </w:tcPr>
          <w:p w:rsidR="00DF0A8E" w:rsidRPr="00FF7EE7" w:rsidRDefault="00DF0A8E" w:rsidP="00747A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Inne: Przejazdy na Targi Pracy, badania</w:t>
            </w:r>
          </w:p>
        </w:tc>
        <w:tc>
          <w:tcPr>
            <w:tcW w:w="843" w:type="dxa"/>
            <w:shd w:val="clear" w:color="auto" w:fill="92D050"/>
            <w:textDirection w:val="btLr"/>
          </w:tcPr>
          <w:p w:rsidR="00DF0A8E" w:rsidRPr="00FF7EE7" w:rsidRDefault="00DF0A8E" w:rsidP="00747A9B">
            <w:pPr>
              <w:spacing w:before="12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PAI</w:t>
            </w:r>
          </w:p>
        </w:tc>
        <w:tc>
          <w:tcPr>
            <w:tcW w:w="843" w:type="dxa"/>
            <w:shd w:val="clear" w:color="auto" w:fill="92D050"/>
            <w:textDirection w:val="btLr"/>
          </w:tcPr>
          <w:p w:rsidR="00DF0A8E" w:rsidRDefault="00DF0A8E" w:rsidP="00DF0A8E">
            <w:pPr>
              <w:ind w:left="113" w:right="113"/>
              <w:jc w:val="center"/>
              <w:rPr>
                <w:b/>
              </w:rPr>
            </w:pPr>
          </w:p>
          <w:p w:rsidR="00DF0A8E" w:rsidRDefault="00DF0A8E" w:rsidP="00DF0A8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KFS</w:t>
            </w:r>
          </w:p>
        </w:tc>
        <w:tc>
          <w:tcPr>
            <w:tcW w:w="1125" w:type="dxa"/>
            <w:shd w:val="clear" w:color="auto" w:fill="D6E3BC" w:themeFill="accent3" w:themeFillTint="66"/>
            <w:textDirection w:val="btLr"/>
            <w:vAlign w:val="center"/>
          </w:tcPr>
          <w:p w:rsidR="00DF0A8E" w:rsidRPr="00FF7EE7" w:rsidRDefault="00DF0A8E" w:rsidP="0031633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Ogółem</w:t>
            </w:r>
          </w:p>
        </w:tc>
      </w:tr>
      <w:tr w:rsidR="007B1FBF" w:rsidRPr="00FF7EE7" w:rsidTr="007B1FBF">
        <w:trPr>
          <w:cantSplit/>
          <w:trHeight w:val="312"/>
        </w:trPr>
        <w:tc>
          <w:tcPr>
            <w:tcW w:w="2217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3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4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44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3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85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44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76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4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11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84" w:type="dxa"/>
            <w:shd w:val="clear" w:color="auto" w:fill="92D050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44" w:type="dxa"/>
            <w:shd w:val="clear" w:color="auto" w:fill="92D050"/>
          </w:tcPr>
          <w:p w:rsidR="00DF0A8E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43" w:type="dxa"/>
            <w:shd w:val="clear" w:color="auto" w:fill="92D050"/>
          </w:tcPr>
          <w:p w:rsidR="00DF0A8E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03" w:type="dxa"/>
            <w:shd w:val="clear" w:color="auto" w:fill="92D050"/>
          </w:tcPr>
          <w:p w:rsidR="00DF0A8E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43" w:type="dxa"/>
            <w:shd w:val="clear" w:color="auto" w:fill="92D050"/>
          </w:tcPr>
          <w:p w:rsidR="00DF0A8E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43" w:type="dxa"/>
            <w:shd w:val="clear" w:color="auto" w:fill="92D050"/>
          </w:tcPr>
          <w:p w:rsidR="00DF0A8E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125" w:type="dxa"/>
            <w:shd w:val="clear" w:color="auto" w:fill="D6E3BC" w:themeFill="accent3" w:themeFillTint="66"/>
          </w:tcPr>
          <w:p w:rsidR="00DF0A8E" w:rsidRPr="00FF7E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DF0A8E" w:rsidRPr="00FF7EE7" w:rsidTr="007B1FBF">
        <w:trPr>
          <w:trHeight w:val="701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DF0A8E" w:rsidRPr="005D6AE7" w:rsidRDefault="00DF0A8E" w:rsidP="00747A9B">
            <w:pPr>
              <w:jc w:val="center"/>
              <w:rPr>
                <w:b/>
              </w:rPr>
            </w:pPr>
            <w:r w:rsidRPr="005D6AE7">
              <w:rPr>
                <w:b/>
              </w:rPr>
              <w:t>Ilość wniosków wpływających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</w:t>
            </w:r>
          </w:p>
        </w:tc>
        <w:tc>
          <w:tcPr>
            <w:tcW w:w="985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342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976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711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241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spacing w:before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1125" w:type="dxa"/>
            <w:shd w:val="clear" w:color="auto" w:fill="D6E3BC" w:themeFill="accent3" w:themeFillTint="66"/>
            <w:vAlign w:val="center"/>
          </w:tcPr>
          <w:p w:rsidR="00DF0A8E" w:rsidRPr="00935C42" w:rsidRDefault="00CE66E7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74883">
              <w:rPr>
                <w:b/>
                <w:sz w:val="18"/>
                <w:szCs w:val="18"/>
              </w:rPr>
              <w:t>.</w:t>
            </w:r>
            <w:r w:rsidR="00D1077D">
              <w:rPr>
                <w:b/>
                <w:sz w:val="18"/>
                <w:szCs w:val="18"/>
              </w:rPr>
              <w:t>019</w:t>
            </w:r>
          </w:p>
        </w:tc>
      </w:tr>
      <w:tr w:rsidR="00DF0A8E" w:rsidRPr="00FF7EE7" w:rsidTr="007B1FBF">
        <w:trPr>
          <w:trHeight w:val="568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DF0A8E" w:rsidRPr="005D6AE7" w:rsidRDefault="00DF0A8E" w:rsidP="00747A9B">
            <w:pPr>
              <w:jc w:val="center"/>
              <w:rPr>
                <w:b/>
              </w:rPr>
            </w:pPr>
            <w:r w:rsidRPr="005D6AE7">
              <w:rPr>
                <w:b/>
              </w:rPr>
              <w:t>Ilość zawartych umów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</w:t>
            </w:r>
          </w:p>
        </w:tc>
        <w:tc>
          <w:tcPr>
            <w:tcW w:w="985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205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976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711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spacing w:before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1125" w:type="dxa"/>
            <w:shd w:val="clear" w:color="auto" w:fill="D6E3BC" w:themeFill="accent3" w:themeFillTint="66"/>
            <w:vAlign w:val="center"/>
          </w:tcPr>
          <w:p w:rsidR="00DF0A8E" w:rsidRPr="00935C42" w:rsidRDefault="00CE66E7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622</w:t>
            </w:r>
          </w:p>
        </w:tc>
      </w:tr>
      <w:tr w:rsidR="00DF0A8E" w:rsidRPr="00FF7EE7" w:rsidTr="007B1FBF">
        <w:trPr>
          <w:trHeight w:val="1563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DF0A8E" w:rsidRPr="005D6AE7" w:rsidRDefault="00DF0A8E" w:rsidP="00747A9B">
            <w:pPr>
              <w:jc w:val="center"/>
              <w:rPr>
                <w:b/>
              </w:rPr>
            </w:pPr>
            <w:r w:rsidRPr="00F12184">
              <w:rPr>
                <w:b/>
                <w:sz w:val="16"/>
              </w:rPr>
              <w:t xml:space="preserve">Liczba osób objętych programem (wraz                       z osobami objętymi programami z EFS, rezerwy </w:t>
            </w:r>
            <w:proofErr w:type="spellStart"/>
            <w:r w:rsidRPr="00F12184">
              <w:rPr>
                <w:b/>
                <w:sz w:val="16"/>
              </w:rPr>
              <w:t>M</w:t>
            </w:r>
            <w:r>
              <w:rPr>
                <w:b/>
                <w:sz w:val="16"/>
              </w:rPr>
              <w:t>R</w:t>
            </w:r>
            <w:r w:rsidRPr="00F12184">
              <w:rPr>
                <w:b/>
                <w:sz w:val="16"/>
              </w:rPr>
              <w:t>PiPS</w:t>
            </w:r>
            <w:proofErr w:type="spellEnd"/>
            <w:r w:rsidRPr="00F12184">
              <w:rPr>
                <w:b/>
                <w:sz w:val="16"/>
              </w:rPr>
              <w:t xml:space="preserve"> oraz osobami kon</w:t>
            </w:r>
            <w:r>
              <w:rPr>
                <w:b/>
                <w:sz w:val="16"/>
              </w:rPr>
              <w:t>tynuacyjnymi  aktywizację z 2015</w:t>
            </w:r>
            <w:r w:rsidRPr="00F12184">
              <w:rPr>
                <w:b/>
                <w:sz w:val="16"/>
              </w:rPr>
              <w:t>r.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</w:t>
            </w:r>
          </w:p>
        </w:tc>
        <w:tc>
          <w:tcPr>
            <w:tcW w:w="985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325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</w:t>
            </w:r>
          </w:p>
        </w:tc>
        <w:tc>
          <w:tcPr>
            <w:tcW w:w="976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176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711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spacing w:before="670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  <w:p w:rsidR="00DF0A8E" w:rsidRDefault="00DF0A8E" w:rsidP="007329AA">
            <w:pPr>
              <w:spacing w:before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</w:t>
            </w:r>
          </w:p>
        </w:tc>
        <w:tc>
          <w:tcPr>
            <w:tcW w:w="1125" w:type="dxa"/>
            <w:shd w:val="clear" w:color="auto" w:fill="D6E3BC" w:themeFill="accent3" w:themeFillTint="66"/>
            <w:vAlign w:val="center"/>
          </w:tcPr>
          <w:p w:rsidR="00DF0A8E" w:rsidRPr="00935C42" w:rsidRDefault="00CE66E7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74883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</w:t>
            </w:r>
          </w:p>
        </w:tc>
      </w:tr>
      <w:tr w:rsidR="00DF0A8E" w:rsidRPr="00FF7EE7" w:rsidTr="007B1FBF">
        <w:trPr>
          <w:trHeight w:val="797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DF0A8E" w:rsidRPr="005D6A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>Wydatkowane środki finansowe ogółem,</w:t>
            </w:r>
            <w:r w:rsidRPr="005D6AE7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</w:t>
            </w:r>
            <w:r w:rsidRPr="005D6AE7">
              <w:rPr>
                <w:b/>
              </w:rPr>
              <w:t>w tym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481.258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28.172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46.846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638.745</w:t>
            </w:r>
          </w:p>
        </w:tc>
        <w:tc>
          <w:tcPr>
            <w:tcW w:w="985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1.578.253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187.792</w:t>
            </w:r>
          </w:p>
        </w:tc>
        <w:tc>
          <w:tcPr>
            <w:tcW w:w="976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1.014.534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126.470</w:t>
            </w:r>
          </w:p>
        </w:tc>
        <w:tc>
          <w:tcPr>
            <w:tcW w:w="711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49.256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3.272.219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267.442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15.400</w:t>
            </w: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440</w:t>
            </w: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329AA">
            <w:pPr>
              <w:spacing w:before="300" w:after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27.516</w:t>
            </w: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DF0A8E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</w:p>
          <w:p w:rsidR="00DF0A8E" w:rsidRDefault="007329AA" w:rsidP="007329AA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313.044</w:t>
            </w:r>
          </w:p>
          <w:p w:rsidR="00DF0A8E" w:rsidRDefault="00DF0A8E" w:rsidP="007329AA">
            <w:pPr>
              <w:spacing w:after="100" w:afterAutospacing="1" w:line="36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D6E3BC" w:themeFill="accent3" w:themeFillTint="66"/>
            <w:vAlign w:val="center"/>
          </w:tcPr>
          <w:p w:rsidR="00DF0A8E" w:rsidRPr="00935C42" w:rsidRDefault="00CE66E7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8.047.387</w:t>
            </w:r>
          </w:p>
        </w:tc>
      </w:tr>
      <w:tr w:rsidR="00DF0A8E" w:rsidRPr="00FF7EE7" w:rsidTr="007B1FBF">
        <w:trPr>
          <w:trHeight w:val="737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DF0A8E" w:rsidRPr="005D6AE7" w:rsidRDefault="00DF0A8E" w:rsidP="00747A9B">
            <w:pPr>
              <w:jc w:val="center"/>
              <w:rPr>
                <w:b/>
              </w:rPr>
            </w:pPr>
            <w:r w:rsidRPr="005D6AE7">
              <w:rPr>
                <w:b/>
              </w:rPr>
              <w:t>w ramach EFS</w:t>
            </w: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98.811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705.922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34.557</w:t>
            </w:r>
          </w:p>
        </w:tc>
        <w:tc>
          <w:tcPr>
            <w:tcW w:w="976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60.141</w:t>
            </w:r>
          </w:p>
        </w:tc>
        <w:tc>
          <w:tcPr>
            <w:tcW w:w="711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1.731.247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D6E3BC" w:themeFill="accent3" w:themeFillTint="66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2.630.678</w:t>
            </w:r>
          </w:p>
        </w:tc>
      </w:tr>
      <w:tr w:rsidR="00DF0A8E" w:rsidRPr="00FF7EE7" w:rsidTr="007B1FBF">
        <w:trPr>
          <w:trHeight w:val="737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DF0A8E" w:rsidRPr="005D6AE7" w:rsidRDefault="00DF0A8E" w:rsidP="00747A9B">
            <w:pPr>
              <w:jc w:val="center"/>
              <w:rPr>
                <w:b/>
              </w:rPr>
            </w:pPr>
            <w:r>
              <w:rPr>
                <w:b/>
              </w:rPr>
              <w:t xml:space="preserve">Rezerwa </w:t>
            </w:r>
            <w:proofErr w:type="spellStart"/>
            <w:r>
              <w:rPr>
                <w:b/>
              </w:rPr>
              <w:t>MPiPS</w:t>
            </w:r>
            <w:proofErr w:type="spellEnd"/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116.392</w:t>
            </w: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1.756</w:t>
            </w:r>
          </w:p>
        </w:tc>
        <w:tc>
          <w:tcPr>
            <w:tcW w:w="985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85.073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109.001</w:t>
            </w:r>
          </w:p>
        </w:tc>
        <w:tc>
          <w:tcPr>
            <w:tcW w:w="84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595.389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45.000</w:t>
            </w:r>
          </w:p>
        </w:tc>
        <w:tc>
          <w:tcPr>
            <w:tcW w:w="84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3" w:type="dxa"/>
            <w:shd w:val="clear" w:color="auto" w:fill="FFFFFF" w:themeFill="background1"/>
            <w:vAlign w:val="center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DF0A8E" w:rsidRDefault="00DF0A8E" w:rsidP="00747A9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D6E3BC" w:themeFill="accent3" w:themeFillTint="66"/>
            <w:vAlign w:val="center"/>
          </w:tcPr>
          <w:p w:rsidR="00DF0A8E" w:rsidRPr="00935C42" w:rsidRDefault="00DF0A8E" w:rsidP="00747A9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952.611</w:t>
            </w:r>
          </w:p>
        </w:tc>
      </w:tr>
    </w:tbl>
    <w:p w:rsidR="003A1340" w:rsidRPr="00935C42" w:rsidRDefault="003A1340" w:rsidP="00935C42">
      <w:pPr>
        <w:pStyle w:val="Akapitzlist"/>
        <w:ind w:left="0"/>
        <w:jc w:val="both"/>
        <w:rPr>
          <w:sz w:val="16"/>
          <w:szCs w:val="16"/>
        </w:rPr>
      </w:pPr>
    </w:p>
    <w:sectPr w:rsidR="003A1340" w:rsidRPr="00935C42" w:rsidSect="00C213EB">
      <w:pgSz w:w="16838" w:h="11906" w:orient="landscape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36CD"/>
    <w:multiLevelType w:val="multilevel"/>
    <w:tmpl w:val="A37EA95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</w:lvl>
    <w:lvl w:ilvl="1">
      <w:start w:val="1"/>
      <w:numFmt w:val="decimal"/>
      <w:lvlRestart w:val="0"/>
      <w:pStyle w:val="Nagwek2"/>
      <w:lvlText w:val="1.%2."/>
      <w:lvlJc w:val="left"/>
      <w:pPr>
        <w:tabs>
          <w:tab w:val="num" w:pos="907"/>
        </w:tabs>
        <w:ind w:left="907" w:hanging="90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439E5229"/>
    <w:multiLevelType w:val="singleLevel"/>
    <w:tmpl w:val="FD5EC636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03F4BC4"/>
    <w:multiLevelType w:val="singleLevel"/>
    <w:tmpl w:val="FD5EC63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B8A07FB"/>
    <w:multiLevelType w:val="hybridMultilevel"/>
    <w:tmpl w:val="66E4BF6E"/>
    <w:lvl w:ilvl="0" w:tplc="79702776">
      <w:start w:val="94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AB27DBA"/>
    <w:multiLevelType w:val="hybridMultilevel"/>
    <w:tmpl w:val="E70A2564"/>
    <w:lvl w:ilvl="0" w:tplc="04150001">
      <w:start w:val="94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E89"/>
    <w:rsid w:val="000265B3"/>
    <w:rsid w:val="00043CE1"/>
    <w:rsid w:val="000B4FA7"/>
    <w:rsid w:val="000D6859"/>
    <w:rsid w:val="00104DEB"/>
    <w:rsid w:val="001114EB"/>
    <w:rsid w:val="00127E41"/>
    <w:rsid w:val="00145629"/>
    <w:rsid w:val="00151A07"/>
    <w:rsid w:val="00196D96"/>
    <w:rsid w:val="001B0B6C"/>
    <w:rsid w:val="001B7FFE"/>
    <w:rsid w:val="001D627C"/>
    <w:rsid w:val="002043E9"/>
    <w:rsid w:val="002426FF"/>
    <w:rsid w:val="002B3406"/>
    <w:rsid w:val="002F2619"/>
    <w:rsid w:val="0031396E"/>
    <w:rsid w:val="00316337"/>
    <w:rsid w:val="00353FB5"/>
    <w:rsid w:val="00362F67"/>
    <w:rsid w:val="00392943"/>
    <w:rsid w:val="003A1340"/>
    <w:rsid w:val="003B7E13"/>
    <w:rsid w:val="003E2D9F"/>
    <w:rsid w:val="003F6347"/>
    <w:rsid w:val="003F6991"/>
    <w:rsid w:val="00407E89"/>
    <w:rsid w:val="00422F93"/>
    <w:rsid w:val="004362FC"/>
    <w:rsid w:val="00440182"/>
    <w:rsid w:val="004A1D38"/>
    <w:rsid w:val="00521185"/>
    <w:rsid w:val="005D6AE7"/>
    <w:rsid w:val="006019AE"/>
    <w:rsid w:val="00603A05"/>
    <w:rsid w:val="0064441C"/>
    <w:rsid w:val="00654157"/>
    <w:rsid w:val="00677474"/>
    <w:rsid w:val="006826A6"/>
    <w:rsid w:val="007329AA"/>
    <w:rsid w:val="00743650"/>
    <w:rsid w:val="0074798C"/>
    <w:rsid w:val="00747A9B"/>
    <w:rsid w:val="007A03C2"/>
    <w:rsid w:val="007B1FBF"/>
    <w:rsid w:val="007E1DEF"/>
    <w:rsid w:val="00825686"/>
    <w:rsid w:val="008635B7"/>
    <w:rsid w:val="00871653"/>
    <w:rsid w:val="0089636B"/>
    <w:rsid w:val="008C7970"/>
    <w:rsid w:val="008E1743"/>
    <w:rsid w:val="008F1D9C"/>
    <w:rsid w:val="0092454F"/>
    <w:rsid w:val="00930323"/>
    <w:rsid w:val="00935C42"/>
    <w:rsid w:val="00946AA3"/>
    <w:rsid w:val="0095106B"/>
    <w:rsid w:val="00974883"/>
    <w:rsid w:val="00975416"/>
    <w:rsid w:val="009A760F"/>
    <w:rsid w:val="009B2105"/>
    <w:rsid w:val="00A41D77"/>
    <w:rsid w:val="00A557E8"/>
    <w:rsid w:val="00A574A8"/>
    <w:rsid w:val="00A938D1"/>
    <w:rsid w:val="00A93F47"/>
    <w:rsid w:val="00B07EF4"/>
    <w:rsid w:val="00B20C76"/>
    <w:rsid w:val="00B87785"/>
    <w:rsid w:val="00BC5D34"/>
    <w:rsid w:val="00C178C0"/>
    <w:rsid w:val="00C213EB"/>
    <w:rsid w:val="00C31E85"/>
    <w:rsid w:val="00C47A0F"/>
    <w:rsid w:val="00CE66E7"/>
    <w:rsid w:val="00D1077D"/>
    <w:rsid w:val="00D27D15"/>
    <w:rsid w:val="00D37D94"/>
    <w:rsid w:val="00D77C61"/>
    <w:rsid w:val="00DE2123"/>
    <w:rsid w:val="00DF0A8E"/>
    <w:rsid w:val="00DF3C0B"/>
    <w:rsid w:val="00DF7284"/>
    <w:rsid w:val="00E435B2"/>
    <w:rsid w:val="00E64429"/>
    <w:rsid w:val="00E828F3"/>
    <w:rsid w:val="00F005D4"/>
    <w:rsid w:val="00F12184"/>
    <w:rsid w:val="00F852B0"/>
    <w:rsid w:val="00FA765B"/>
    <w:rsid w:val="00FC678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13EB"/>
  </w:style>
  <w:style w:type="paragraph" w:styleId="Nagwek1">
    <w:name w:val="heading 1"/>
    <w:basedOn w:val="Normalny"/>
    <w:next w:val="Normalny"/>
    <w:qFormat/>
    <w:rsid w:val="00C213EB"/>
    <w:pPr>
      <w:keepNext/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213EB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C213EB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213EB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C213EB"/>
    <w:pPr>
      <w:keepNext/>
      <w:jc w:val="center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13EB"/>
    <w:pPr>
      <w:keepNext/>
      <w:spacing w:line="360" w:lineRule="auto"/>
      <w:ind w:right="-738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C213EB"/>
    <w:pPr>
      <w:keepNext/>
      <w:spacing w:line="360" w:lineRule="auto"/>
      <w:ind w:right="-738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C213EB"/>
    <w:pPr>
      <w:keepNext/>
      <w:spacing w:line="360" w:lineRule="auto"/>
      <w:ind w:right="-738"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213EB"/>
    <w:pPr>
      <w:jc w:val="center"/>
    </w:pPr>
    <w:rPr>
      <w:b/>
      <w:sz w:val="24"/>
    </w:rPr>
  </w:style>
  <w:style w:type="table" w:styleId="Tabela-Siatka">
    <w:name w:val="Table Grid"/>
    <w:basedOn w:val="Standardowy"/>
    <w:uiPriority w:val="59"/>
    <w:rsid w:val="003A1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5C4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62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7C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rsid w:val="00DE212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13EB"/>
  </w:style>
  <w:style w:type="paragraph" w:styleId="Nagwek1">
    <w:name w:val="heading 1"/>
    <w:basedOn w:val="Normalny"/>
    <w:next w:val="Normalny"/>
    <w:qFormat/>
    <w:rsid w:val="00C213EB"/>
    <w:pPr>
      <w:keepNext/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213EB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C213EB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213EB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C213EB"/>
    <w:pPr>
      <w:keepNext/>
      <w:jc w:val="center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13EB"/>
    <w:pPr>
      <w:keepNext/>
      <w:spacing w:line="360" w:lineRule="auto"/>
      <w:ind w:right="-738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C213EB"/>
    <w:pPr>
      <w:keepNext/>
      <w:spacing w:line="360" w:lineRule="auto"/>
      <w:ind w:right="-738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C213EB"/>
    <w:pPr>
      <w:keepNext/>
      <w:spacing w:line="360" w:lineRule="auto"/>
      <w:ind w:right="-738"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213EB"/>
    <w:pPr>
      <w:jc w:val="center"/>
    </w:pPr>
    <w:rPr>
      <w:b/>
      <w:sz w:val="24"/>
    </w:rPr>
  </w:style>
  <w:style w:type="table" w:styleId="Tabela-Siatka">
    <w:name w:val="Table Grid"/>
    <w:basedOn w:val="Standardowy"/>
    <w:uiPriority w:val="59"/>
    <w:rsid w:val="003A1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5C4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62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7C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rsid w:val="00DE212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6042C-6CD1-48C5-913A-3BE9EF398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889B878</Template>
  <TotalTime>75</TotalTime>
  <Pages>4</Pages>
  <Words>635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TABELA  2</vt:lpstr>
      <vt:lpstr>TABELA  2</vt:lpstr>
    </vt:vector>
  </TitlesOfParts>
  <Company>PUP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 2</dc:title>
  <dc:creator>Renata Kałowska</dc:creator>
  <cp:lastModifiedBy>kkasprzak</cp:lastModifiedBy>
  <cp:revision>24</cp:revision>
  <cp:lastPrinted>2016-03-22T11:04:00Z</cp:lastPrinted>
  <dcterms:created xsi:type="dcterms:W3CDTF">2016-02-15T07:56:00Z</dcterms:created>
  <dcterms:modified xsi:type="dcterms:W3CDTF">2016-03-23T10:56:00Z</dcterms:modified>
</cp:coreProperties>
</file>